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AA4" w:rsidRPr="00C30434" w:rsidRDefault="00C2380C" w:rsidP="00816AA4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4591409</wp:posOffset>
                </wp:positionH>
                <wp:positionV relativeFrom="paragraph">
                  <wp:posOffset>-71726</wp:posOffset>
                </wp:positionV>
                <wp:extent cx="858741" cy="365760"/>
                <wp:effectExtent l="0" t="0" r="17780" b="1524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741" cy="36576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380C" w:rsidRDefault="00C2380C" w:rsidP="00C2380C">
                            <w:pPr>
                              <w:jc w:val="center"/>
                            </w:pPr>
                            <w:r>
                              <w:t>PLC…03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361.55pt;margin-top:-5.65pt;width:67.6pt;height:28.8pt;z-index:251714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" fillcolor="white [3201]" strokecolor="black [3200]" strokeweight=".25pt">
                <v:textbox>
                  <w:txbxContent>
                    <w:p w:rsidR="00C2380C" w:rsidRDefault="00C2380C" w:rsidP="00C2380C">
                      <w:pPr>
                        <w:jc w:val="center"/>
                      </w:pPr>
                      <w:r>
                        <w:t>PLC…03</w:t>
                      </w:r>
                    </w:p>
                  </w:txbxContent>
                </v:textbox>
              </v:rect>
            </w:pict>
          </mc:Fallback>
        </mc:AlternateContent>
      </w:r>
      <w:r w:rsidR="00816AA4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713024" behindDoc="0" locked="0" layoutInCell="1" allowOverlap="1" wp14:anchorId="43823F2B" wp14:editId="76BE2265">
            <wp:simplePos x="0" y="0"/>
            <wp:positionH relativeFrom="column">
              <wp:posOffset>170815</wp:posOffset>
            </wp:positionH>
            <wp:positionV relativeFrom="paragraph">
              <wp:posOffset>6350</wp:posOffset>
            </wp:positionV>
            <wp:extent cx="657225" cy="874395"/>
            <wp:effectExtent l="0" t="0" r="0" b="0"/>
            <wp:wrapThrough wrapText="bothSides">
              <wp:wrapPolygon edited="0">
                <wp:start x="9391" y="0"/>
                <wp:lineTo x="5009" y="1882"/>
                <wp:lineTo x="626" y="5647"/>
                <wp:lineTo x="0" y="9412"/>
                <wp:lineTo x="0" y="18353"/>
                <wp:lineTo x="3757" y="21176"/>
                <wp:lineTo x="7513" y="21176"/>
                <wp:lineTo x="13774" y="21176"/>
                <wp:lineTo x="18157" y="21176"/>
                <wp:lineTo x="21287" y="18824"/>
                <wp:lineTo x="21287" y="6118"/>
                <wp:lineTo x="17530" y="2824"/>
                <wp:lineTo x="12522" y="0"/>
                <wp:lineTo x="9391" y="0"/>
              </wp:wrapPolygon>
            </wp:wrapThrough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school min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6AA4" w:rsidRPr="00816AA4" w:rsidRDefault="00816AA4" w:rsidP="00816AA4">
      <w:pPr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16AA4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โครงสร้างแผนการดำเนินงาน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7174D">
        <w:rPr>
          <w:rFonts w:ascii="TH SarabunPSK" w:hAnsi="TH SarabunPSK" w:cs="TH SarabunPSK" w:hint="cs"/>
          <w:b/>
          <w:bCs/>
          <w:sz w:val="36"/>
          <w:szCs w:val="36"/>
          <w:cs/>
        </w:rPr>
        <w:t>ปีการศึกษา 256</w:t>
      </w:r>
      <w:r w:rsidR="0067174D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816AA4" w:rsidRPr="00816AA4" w:rsidRDefault="00816AA4" w:rsidP="00816AA4">
      <w:pPr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16AA4">
        <w:rPr>
          <w:rFonts w:ascii="TH SarabunPSK" w:hAnsi="TH SarabunPSK" w:cs="TH SarabunPSK" w:hint="cs"/>
          <w:b/>
          <w:bCs/>
          <w:cs/>
        </w:rPr>
        <w:t xml:space="preserve">“การขับเคลื่อนกระบวนการ </w:t>
      </w:r>
      <w:r w:rsidRPr="00816AA4">
        <w:rPr>
          <w:rFonts w:ascii="TH SarabunPSK" w:hAnsi="TH SarabunPSK" w:cs="TH SarabunPSK"/>
          <w:b/>
          <w:bCs/>
        </w:rPr>
        <w:t xml:space="preserve">PLC </w:t>
      </w:r>
      <w:r w:rsidRPr="00816AA4">
        <w:rPr>
          <w:rFonts w:ascii="TH SarabunPSK" w:hAnsi="TH SarabunPSK" w:cs="TH SarabunPSK" w:hint="cs"/>
          <w:b/>
          <w:bCs/>
          <w:cs/>
        </w:rPr>
        <w:t>(ชุมชนแห่งการเรียนรู้)”</w:t>
      </w:r>
    </w:p>
    <w:p w:rsidR="00816AA4" w:rsidRPr="00816AA4" w:rsidRDefault="00AB7E56" w:rsidP="00816AA4">
      <w:pPr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กลุ่มที่ .......</w:t>
      </w:r>
    </w:p>
    <w:p w:rsidR="00816AA4" w:rsidRPr="000918B1" w:rsidRDefault="00816AA4" w:rsidP="00816AA4">
      <w:pPr>
        <w:ind w:left="142" w:firstLine="216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5"/>
        <w:tblW w:w="10318" w:type="dxa"/>
        <w:tblInd w:w="-34" w:type="dxa"/>
        <w:tblLook w:val="04A0" w:firstRow="1" w:lastRow="0" w:firstColumn="1" w:lastColumn="0" w:noHBand="0" w:noVBand="1"/>
      </w:tblPr>
      <w:tblGrid>
        <w:gridCol w:w="1276"/>
        <w:gridCol w:w="2268"/>
        <w:gridCol w:w="5245"/>
        <w:gridCol w:w="1529"/>
      </w:tblGrid>
      <w:tr w:rsidR="00816AA4" w:rsidRPr="005C0F82" w:rsidTr="00A70925">
        <w:tc>
          <w:tcPr>
            <w:tcW w:w="1276" w:type="dxa"/>
          </w:tcPr>
          <w:p w:rsidR="00816AA4" w:rsidRPr="00863D9E" w:rsidRDefault="00E361FB" w:rsidP="00863D9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ลำดับ</w:t>
            </w:r>
            <w:r w:rsidR="00863D9E" w:rsidRPr="00863D9E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  <w:r w:rsidR="00A70925">
              <w:rPr>
                <w:rFonts w:ascii="TH SarabunPSK" w:hAnsi="TH SarabunPSK" w:cs="TH SarabunPSK"/>
                <w:b/>
                <w:bCs/>
              </w:rPr>
              <w:t>/</w:t>
            </w:r>
            <w:r w:rsidR="00A70925">
              <w:rPr>
                <w:rFonts w:ascii="TH SarabunPSK" w:hAnsi="TH SarabunPSK" w:cs="TH SarabunPSK" w:hint="cs"/>
                <w:b/>
                <w:bCs/>
                <w:cs/>
              </w:rPr>
              <w:t>ชม.</w:t>
            </w:r>
          </w:p>
        </w:tc>
        <w:tc>
          <w:tcPr>
            <w:tcW w:w="2268" w:type="dxa"/>
          </w:tcPr>
          <w:p w:rsidR="00816AA4" w:rsidRPr="0063593B" w:rsidRDefault="00816AA4" w:rsidP="00A6288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3593B">
              <w:rPr>
                <w:rFonts w:ascii="TH SarabunPSK" w:hAnsi="TH SarabunPSK" w:cs="TH SarabunPSK"/>
                <w:b/>
                <w:bCs/>
                <w:cs/>
              </w:rPr>
              <w:t>วัน เดือน ปี</w:t>
            </w:r>
            <w:r w:rsidR="00B53694" w:rsidRPr="0063593B">
              <w:rPr>
                <w:rFonts w:ascii="TH SarabunPSK" w:hAnsi="TH SarabunPSK" w:cs="TH SarabunPSK"/>
                <w:b/>
                <w:bCs/>
              </w:rPr>
              <w:t>/</w:t>
            </w:r>
            <w:r w:rsidR="00B53694" w:rsidRPr="0063593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</w:tc>
        <w:tc>
          <w:tcPr>
            <w:tcW w:w="5245" w:type="dxa"/>
          </w:tcPr>
          <w:p w:rsidR="00816AA4" w:rsidRPr="00863D9E" w:rsidRDefault="00816AA4" w:rsidP="00BF246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3D9E">
              <w:rPr>
                <w:rFonts w:ascii="TH SarabunPSK" w:hAnsi="TH SarabunPSK" w:cs="TH SarabunPSK" w:hint="cs"/>
                <w:b/>
                <w:bCs/>
                <w:cs/>
              </w:rPr>
              <w:t>การดำเนินงาน</w:t>
            </w:r>
          </w:p>
        </w:tc>
        <w:tc>
          <w:tcPr>
            <w:tcW w:w="1529" w:type="dxa"/>
          </w:tcPr>
          <w:p w:rsidR="00816AA4" w:rsidRPr="00863D9E" w:rsidRDefault="00816AA4" w:rsidP="00BF246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3D9E">
              <w:rPr>
                <w:rFonts w:ascii="TH SarabunPSK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863D9E" w:rsidRPr="00863D9E" w:rsidTr="00A70925">
        <w:tc>
          <w:tcPr>
            <w:tcW w:w="1276" w:type="dxa"/>
          </w:tcPr>
          <w:p w:rsidR="00816AA4" w:rsidRPr="00037419" w:rsidRDefault="00AB7E56" w:rsidP="00BF246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……….</w:t>
            </w:r>
          </w:p>
          <w:p w:rsidR="00863D9E" w:rsidRPr="00037419" w:rsidRDefault="00863D9E" w:rsidP="00BF2468">
            <w:pPr>
              <w:jc w:val="center"/>
              <w:rPr>
                <w:rFonts w:ascii="TH SarabunPSK" w:hAnsi="TH SarabunPSK" w:cs="TH SarabunPSK"/>
                <w:cs/>
              </w:rPr>
            </w:pPr>
            <w:r w:rsidRPr="00037419">
              <w:rPr>
                <w:rFonts w:ascii="TH SarabunPSK" w:hAnsi="TH SarabunPSK" w:cs="TH SarabunPSK" w:hint="cs"/>
                <w:cs/>
              </w:rPr>
              <w:t>(</w:t>
            </w:r>
            <w:r w:rsidR="00AB7E56">
              <w:rPr>
                <w:rFonts w:ascii="TH SarabunPSK" w:hAnsi="TH SarabunPSK" w:cs="TH SarabunPSK" w:hint="cs"/>
                <w:cs/>
              </w:rPr>
              <w:t xml:space="preserve"> ................</w:t>
            </w:r>
            <w:r w:rsidRPr="00037419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2268" w:type="dxa"/>
          </w:tcPr>
          <w:p w:rsidR="00816AA4" w:rsidRPr="0063593B" w:rsidRDefault="00AB7E56" w:rsidP="0003741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</w:t>
            </w:r>
          </w:p>
          <w:p w:rsidR="006B5A8F" w:rsidRPr="0063593B" w:rsidRDefault="00AB7E56" w:rsidP="00AB7E5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.............</w:t>
            </w:r>
            <w:r w:rsidR="0063593B" w:rsidRPr="0063593B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771A93" w:rsidRPr="0063593B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5245" w:type="dxa"/>
          </w:tcPr>
          <w:p w:rsidR="004E59BD" w:rsidRPr="00041E3A" w:rsidRDefault="00041E3A" w:rsidP="00041E3A">
            <w:pPr>
              <w:pStyle w:val="a8"/>
              <w:ind w:left="33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-</w:t>
            </w:r>
            <w:r w:rsidR="004E59BD">
              <w:rPr>
                <w:rFonts w:ascii="TH SarabunPSK" w:hAnsi="TH SarabunPSK" w:cs="TH SarabunPSK" w:hint="cs"/>
                <w:szCs w:val="32"/>
                <w:cs/>
              </w:rPr>
              <w:t>ประชุมรับฟังคำชี้แจง</w:t>
            </w:r>
            <w:r w:rsidR="004E59BD" w:rsidRPr="004E59BD">
              <w:rPr>
                <w:rFonts w:ascii="TH SarabunPSK" w:hAnsi="TH SarabunPSK" w:cs="TH SarabunPSK" w:hint="cs"/>
                <w:szCs w:val="32"/>
                <w:cs/>
              </w:rPr>
              <w:t xml:space="preserve">เพื่อวางแผนการขับเคลื่อนการดำเนินงาน </w:t>
            </w:r>
            <w:r w:rsidR="004E59BD" w:rsidRPr="004E59BD">
              <w:rPr>
                <w:rFonts w:ascii="TH SarabunPSK" w:hAnsi="TH SarabunPSK" w:cs="TH SarabunPSK"/>
                <w:szCs w:val="32"/>
              </w:rPr>
              <w:t xml:space="preserve">PLC </w:t>
            </w:r>
            <w:r w:rsidR="004E59BD" w:rsidRPr="004E59BD">
              <w:rPr>
                <w:rFonts w:ascii="TH SarabunPSK" w:hAnsi="TH SarabunPSK" w:cs="TH SarabunPSK" w:hint="cs"/>
                <w:szCs w:val="32"/>
                <w:cs/>
              </w:rPr>
              <w:t>ในโรงเรียน</w:t>
            </w:r>
          </w:p>
        </w:tc>
        <w:tc>
          <w:tcPr>
            <w:tcW w:w="1529" w:type="dxa"/>
          </w:tcPr>
          <w:p w:rsidR="00816AA4" w:rsidRPr="00412AC0" w:rsidRDefault="00412AC0" w:rsidP="0018569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185692" w:rsidP="0018569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="00412AC0"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 w:rsidR="00AB7E56"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863D9E" w:rsidRPr="00863D9E" w:rsidTr="00A70925">
        <w:tc>
          <w:tcPr>
            <w:tcW w:w="1276" w:type="dxa"/>
          </w:tcPr>
          <w:p w:rsidR="00863D9E" w:rsidRDefault="00863D9E" w:rsidP="00BF2468">
            <w:pPr>
              <w:jc w:val="center"/>
              <w:rPr>
                <w:rFonts w:ascii="TH SarabunPSK" w:hAnsi="TH SarabunPSK" w:cs="TH SarabunPSK"/>
              </w:rPr>
            </w:pPr>
          </w:p>
          <w:p w:rsidR="00AB7E56" w:rsidRPr="00037419" w:rsidRDefault="00AB7E56" w:rsidP="00BF246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771A93" w:rsidRPr="0063593B" w:rsidRDefault="00771A93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816AA4" w:rsidRPr="00041E3A" w:rsidRDefault="00041E3A" w:rsidP="00041E3A">
            <w:pPr>
              <w:pStyle w:val="a8"/>
              <w:ind w:left="0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-ประชุม</w:t>
            </w:r>
            <w:r w:rsidR="004E59BD">
              <w:rPr>
                <w:rFonts w:ascii="TH SarabunPSK" w:hAnsi="TH SarabunPSK" w:cs="TH SarabunPSK" w:hint="cs"/>
                <w:szCs w:val="32"/>
                <w:cs/>
              </w:rPr>
              <w:t>จัดทำแผน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ดำเนินงาน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816AA4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BF246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5" w:type="dxa"/>
          </w:tcPr>
          <w:p w:rsidR="00412AC0" w:rsidRPr="00041E3A" w:rsidRDefault="00412AC0" w:rsidP="00041E3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041E3A">
              <w:rPr>
                <w:rFonts w:ascii="TH SarabunPSK" w:hAnsi="TH SarabunPSK" w:cs="TH SarabunPSK" w:hint="cs"/>
                <w:cs/>
              </w:rPr>
              <w:t>เลือกประธานและเลขานุกลุ่ม</w:t>
            </w:r>
            <w:r w:rsidRPr="00041E3A">
              <w:rPr>
                <w:rFonts w:ascii="TH SarabunPSK" w:hAnsi="TH SarabunPSK" w:cs="TH SarabunPSK"/>
              </w:rPr>
              <w:t xml:space="preserve"> PLC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BF246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pStyle w:val="a8"/>
              <w:ind w:left="-108"/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5245" w:type="dxa"/>
          </w:tcPr>
          <w:p w:rsidR="00412AC0" w:rsidRPr="00041E3A" w:rsidRDefault="00412AC0" w:rsidP="00041E3A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41E3A">
              <w:rPr>
                <w:rFonts w:ascii="TH SarabunPSK" w:hAnsi="TH SarabunPSK" w:cs="TH SarabunPSK" w:hint="cs"/>
                <w:cs/>
              </w:rPr>
              <w:t>-ขอ</w:t>
            </w:r>
            <w:r>
              <w:rPr>
                <w:rFonts w:ascii="TH SarabunPSK" w:hAnsi="TH SarabunPSK" w:cs="TH SarabunPSK" w:hint="cs"/>
                <w:cs/>
              </w:rPr>
              <w:t>อนุญาต</w:t>
            </w:r>
            <w:r w:rsidRPr="00041E3A">
              <w:rPr>
                <w:rFonts w:ascii="TH SarabunPSK" w:hAnsi="TH SarabunPSK" w:cs="TH SarabunPSK" w:hint="cs"/>
                <w:cs/>
              </w:rPr>
              <w:t>จัดตั้งกลุ่ม</w:t>
            </w:r>
            <w:r w:rsidRPr="00041E3A">
              <w:rPr>
                <w:rFonts w:ascii="TH SarabunPSK" w:hAnsi="TH SarabunPSK" w:cs="TH SarabunPSK"/>
              </w:rPr>
              <w:t xml:space="preserve"> PLC </w:t>
            </w:r>
            <w:r w:rsidRPr="00041E3A">
              <w:rPr>
                <w:rFonts w:ascii="TH SarabunPSK" w:hAnsi="TH SarabunPSK" w:cs="TH SarabunPSK" w:hint="cs"/>
                <w:cs/>
              </w:rPr>
              <w:t>ในโรงเรียน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BF246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ind w:left="175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412AC0" w:rsidRPr="00182D50" w:rsidRDefault="00412AC0" w:rsidP="00CD5372">
            <w:pPr>
              <w:rPr>
                <w:rFonts w:ascii="TH SarabunPSK" w:hAnsi="TH SarabunPSK" w:cs="TH SarabunPSK"/>
                <w:b/>
                <w:bCs/>
              </w:rPr>
            </w:pPr>
            <w:r w:rsidRPr="00182D50">
              <w:rPr>
                <w:rFonts w:ascii="TH SarabunPSK" w:hAnsi="TH SarabunPSK" w:cs="TH SarabunPSK" w:hint="cs"/>
                <w:b/>
                <w:bCs/>
                <w:cs/>
              </w:rPr>
              <w:t>ดำเนินงาน</w:t>
            </w:r>
            <w:r w:rsidRPr="00182D50">
              <w:rPr>
                <w:rFonts w:ascii="TH SarabunPSK" w:hAnsi="TH SarabunPSK" w:cs="TH SarabunPSK"/>
                <w:b/>
                <w:bCs/>
              </w:rPr>
              <w:t xml:space="preserve"> PLC </w:t>
            </w:r>
            <w:r w:rsidRPr="00182D50">
              <w:rPr>
                <w:rFonts w:ascii="TH SarabunPSK" w:hAnsi="TH SarabunPSK" w:cs="TH SarabunPSK" w:hint="cs"/>
                <w:b/>
                <w:bCs/>
                <w:cs/>
              </w:rPr>
              <w:t>ครั้งที่ 1</w:t>
            </w:r>
          </w:p>
          <w:p w:rsidR="00412AC0" w:rsidRDefault="00412AC0" w:rsidP="00CD53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D5372">
              <w:rPr>
                <w:rFonts w:ascii="TH SarabunPSK" w:hAnsi="TH SarabunPSK" w:cs="TH SarabunPSK" w:hint="cs"/>
                <w:cs/>
              </w:rPr>
              <w:t>ค้นปัญหา/ความต้องการ</w:t>
            </w:r>
          </w:p>
          <w:p w:rsidR="00412AC0" w:rsidRPr="005C36B8" w:rsidRDefault="00412AC0" w:rsidP="00CD537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BF246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412AC0" w:rsidRDefault="00412AC0" w:rsidP="00CD53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D5372">
              <w:rPr>
                <w:rFonts w:ascii="TH SarabunPSK" w:hAnsi="TH SarabunPSK" w:cs="TH SarabunPSK" w:hint="cs"/>
                <w:cs/>
              </w:rPr>
              <w:t>ค้นปัญหา/ความต้องการ</w:t>
            </w:r>
          </w:p>
          <w:p w:rsidR="00412AC0" w:rsidRPr="00CD5372" w:rsidRDefault="00412AC0" w:rsidP="00CD537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BF246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412AC0" w:rsidRDefault="00412AC0" w:rsidP="00CD5372">
            <w:pPr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cs/>
              </w:rPr>
              <w:t>-วิเคราะห์ปัญหา / หาสาเหตุ</w:t>
            </w:r>
          </w:p>
          <w:p w:rsidR="00412AC0" w:rsidRPr="005C36B8" w:rsidRDefault="00412AC0" w:rsidP="00CD5372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BF246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412AC0" w:rsidRDefault="00412AC0" w:rsidP="00CD53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-วิเคราะห์ปัญหา / หาสาเหตุ</w:t>
            </w:r>
          </w:p>
          <w:p w:rsidR="00412AC0" w:rsidRDefault="00412AC0" w:rsidP="00CD53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  <w:p w:rsidR="00412AC0" w:rsidRPr="005C36B8" w:rsidRDefault="00412AC0" w:rsidP="00CD5372">
            <w:pPr>
              <w:rPr>
                <w:rFonts w:ascii="TH SarabunPSK" w:hAnsi="TH SarabunPSK" w:cs="TH SarabunPSK"/>
                <w:cs/>
              </w:rPr>
            </w:pPr>
            <w:r w:rsidRPr="00182D50">
              <w:rPr>
                <w:rFonts w:ascii="TH SarabunPSK" w:hAnsi="TH SarabunPSK" w:cs="TH SarabunPSK" w:hint="cs"/>
                <w:b/>
                <w:bCs/>
                <w:cs/>
              </w:rPr>
              <w:t xml:space="preserve">รายงานการดำเนินงาน </w:t>
            </w:r>
            <w:r w:rsidRPr="00182D50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182D50">
              <w:rPr>
                <w:rFonts w:ascii="TH SarabunPSK" w:hAnsi="TH SarabunPSK" w:cs="TH SarabunPSK" w:hint="cs"/>
                <w:b/>
                <w:bCs/>
                <w:cs/>
              </w:rPr>
              <w:t>ในโรงเรียน ระยะที่ 1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412AC0" w:rsidRDefault="00412AC0" w:rsidP="005C36B8">
            <w:pPr>
              <w:rPr>
                <w:rFonts w:ascii="TH SarabunPSK" w:hAnsi="TH SarabunPSK" w:cs="TH SarabunPSK"/>
                <w:b/>
                <w:bCs/>
              </w:rPr>
            </w:pPr>
            <w:r w:rsidRPr="00182D50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182D50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182D50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 w:rsidRPr="00182D50"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  <w:p w:rsidR="00412AC0" w:rsidRPr="00182D50" w:rsidRDefault="00412AC0" w:rsidP="005C36B8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182D50">
              <w:rPr>
                <w:rFonts w:ascii="TH SarabunPSK" w:hAnsi="TH SarabunPSK" w:cs="TH SarabunPSK" w:hint="cs"/>
                <w:cs/>
              </w:rPr>
              <w:t>ร่วมกันหาแนวทางในการแก้ปัญหา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412AC0" w:rsidRDefault="00412AC0" w:rsidP="005C36B8">
            <w:pPr>
              <w:rPr>
                <w:rFonts w:ascii="TH SarabunPSK" w:hAnsi="TH SarabunPSK" w:cs="TH SarabunPSK"/>
                <w:color w:val="FF0000"/>
              </w:rPr>
            </w:pPr>
            <w:r w:rsidRPr="007918E2">
              <w:rPr>
                <w:rFonts w:ascii="TH SarabunPSK" w:hAnsi="TH SarabunPSK" w:cs="TH SarabunPSK" w:hint="cs"/>
                <w:cs/>
              </w:rPr>
              <w:t>-ร่วมกันหาแนวทางในการแก้ปัญหา</w:t>
            </w:r>
          </w:p>
          <w:p w:rsidR="00412AC0" w:rsidRPr="005C36B8" w:rsidRDefault="00412AC0" w:rsidP="005C36B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c>
          <w:tcPr>
            <w:tcW w:w="1276" w:type="dxa"/>
          </w:tcPr>
          <w:p w:rsidR="00412AC0" w:rsidRPr="00037419" w:rsidRDefault="00412AC0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412AC0" w:rsidRDefault="00412AC0" w:rsidP="005C36B8">
            <w:pPr>
              <w:rPr>
                <w:b/>
                <w:bCs/>
              </w:rPr>
            </w:pPr>
            <w:r w:rsidRPr="007918E2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7918E2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7918E2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 w:rsidRPr="007918E2"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412AC0" w:rsidRDefault="00412AC0" w:rsidP="005C36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7918E2">
              <w:rPr>
                <w:rFonts w:ascii="TH SarabunPSK" w:hAnsi="TH SarabunPSK" w:cs="TH SarabunPSK" w:hint="cs"/>
                <w:cs/>
              </w:rPr>
              <w:t>ออกแบบกิจกรรม / สร้างนวัตกรรม</w:t>
            </w:r>
            <w:r w:rsidRPr="007918E2">
              <w:rPr>
                <w:rFonts w:ascii="TH SarabunPSK" w:hAnsi="TH SarabunPSK" w:cs="TH SarabunPSK"/>
                <w:cs/>
              </w:rPr>
              <w:t>ในการแก้ปัญหา</w:t>
            </w:r>
          </w:p>
          <w:p w:rsidR="00412AC0" w:rsidRPr="005C36B8" w:rsidRDefault="00412AC0" w:rsidP="005C36B8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412AC0" w:rsidRPr="00863D9E" w:rsidTr="00A70925">
        <w:trPr>
          <w:trHeight w:val="759"/>
        </w:trPr>
        <w:tc>
          <w:tcPr>
            <w:tcW w:w="1276" w:type="dxa"/>
          </w:tcPr>
          <w:p w:rsidR="00412AC0" w:rsidRPr="00037419" w:rsidRDefault="00412AC0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412AC0" w:rsidRPr="0063593B" w:rsidRDefault="00412AC0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412AC0" w:rsidRPr="005C36B8" w:rsidRDefault="00412AC0" w:rsidP="005C36B8">
            <w:pPr>
              <w:rPr>
                <w:rFonts w:ascii="TH SarabunPSK" w:hAnsi="TH SarabunPSK" w:cs="TH SarabunPSK"/>
                <w:b/>
                <w:bCs/>
              </w:rPr>
            </w:pPr>
            <w:r w:rsidRPr="005C36B8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5C36B8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5C36B8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 w:rsidRPr="005C36B8"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412AC0" w:rsidRDefault="00412AC0" w:rsidP="007918E2">
            <w:pPr>
              <w:rPr>
                <w:rFonts w:ascii="TH SarabunPSK" w:hAnsi="TH SarabunPSK" w:cs="TH SarabunPSK"/>
              </w:rPr>
            </w:pPr>
            <w:r w:rsidRPr="005C36B8">
              <w:rPr>
                <w:rFonts w:ascii="TH SarabunPSK" w:hAnsi="TH SarabunPSK" w:cs="TH SarabunPSK" w:hint="cs"/>
                <w:cs/>
              </w:rPr>
              <w:t>-แลกเปลี่ยนกิจกรรมการแก้ปัญหาและข้อเสนอแนะ</w:t>
            </w:r>
          </w:p>
          <w:p w:rsidR="00412AC0" w:rsidRDefault="00412AC0" w:rsidP="007918E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B391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</w:rPr>
              <w:t>Logbook</w:t>
            </w:r>
          </w:p>
          <w:p w:rsidR="00AB7E56" w:rsidRDefault="00AB7E56" w:rsidP="007918E2">
            <w:pPr>
              <w:rPr>
                <w:rFonts w:ascii="TH SarabunPSK" w:hAnsi="TH SarabunPSK" w:cs="TH SarabunPSK"/>
              </w:rPr>
            </w:pPr>
          </w:p>
          <w:p w:rsidR="00AB7E56" w:rsidRDefault="00AB7E56" w:rsidP="007918E2">
            <w:pPr>
              <w:rPr>
                <w:rFonts w:ascii="TH SarabunPSK" w:hAnsi="TH SarabunPSK" w:cs="TH SarabunPSK"/>
              </w:rPr>
            </w:pPr>
          </w:p>
          <w:p w:rsidR="00AB7E56" w:rsidRPr="005C36B8" w:rsidRDefault="00AB7E56" w:rsidP="007918E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412AC0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B7E56">
        <w:tc>
          <w:tcPr>
            <w:tcW w:w="1276" w:type="dxa"/>
            <w:shd w:val="clear" w:color="auto" w:fill="auto"/>
          </w:tcPr>
          <w:p w:rsidR="00AB7E56" w:rsidRPr="00863D9E" w:rsidRDefault="00AB7E56" w:rsidP="0057499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ลำดับ</w:t>
            </w:r>
            <w:r w:rsidRPr="00863D9E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  <w:r>
              <w:rPr>
                <w:rFonts w:ascii="TH SarabunPSK" w:hAnsi="TH SarabunPSK" w:cs="TH SarabunPSK"/>
                <w:b/>
                <w:b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ชม.</w:t>
            </w:r>
          </w:p>
        </w:tc>
        <w:tc>
          <w:tcPr>
            <w:tcW w:w="2268" w:type="dxa"/>
            <w:shd w:val="clear" w:color="auto" w:fill="auto"/>
          </w:tcPr>
          <w:p w:rsidR="00AB7E56" w:rsidRPr="0063593B" w:rsidRDefault="00AB7E56" w:rsidP="0057499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3593B">
              <w:rPr>
                <w:rFonts w:ascii="TH SarabunPSK" w:hAnsi="TH SarabunPSK" w:cs="TH SarabunPSK"/>
                <w:b/>
                <w:bCs/>
                <w:cs/>
              </w:rPr>
              <w:t>วัน เดือน ปี</w:t>
            </w:r>
            <w:r w:rsidRPr="0063593B">
              <w:rPr>
                <w:rFonts w:ascii="TH SarabunPSK" w:hAnsi="TH SarabunPSK" w:cs="TH SarabunPSK"/>
                <w:b/>
                <w:bCs/>
              </w:rPr>
              <w:t>/</w:t>
            </w:r>
            <w:r w:rsidRPr="0063593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</w:tc>
        <w:tc>
          <w:tcPr>
            <w:tcW w:w="5245" w:type="dxa"/>
            <w:shd w:val="clear" w:color="auto" w:fill="auto"/>
          </w:tcPr>
          <w:p w:rsidR="00AB7E56" w:rsidRPr="00863D9E" w:rsidRDefault="00AB7E56" w:rsidP="005749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3D9E">
              <w:rPr>
                <w:rFonts w:ascii="TH SarabunPSK" w:hAnsi="TH SarabunPSK" w:cs="TH SarabunPSK" w:hint="cs"/>
                <w:b/>
                <w:bCs/>
                <w:cs/>
              </w:rPr>
              <w:t>การดำเนินงาน</w:t>
            </w:r>
          </w:p>
        </w:tc>
        <w:tc>
          <w:tcPr>
            <w:tcW w:w="1529" w:type="dxa"/>
            <w:shd w:val="clear" w:color="auto" w:fill="auto"/>
          </w:tcPr>
          <w:p w:rsidR="00AB7E56" w:rsidRPr="00863D9E" w:rsidRDefault="00AB7E56" w:rsidP="005749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3D9E">
              <w:rPr>
                <w:rFonts w:ascii="TH SarabunPSK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AB7E56" w:rsidRPr="00863D9E" w:rsidTr="00A70925">
        <w:tc>
          <w:tcPr>
            <w:tcW w:w="1276" w:type="dxa"/>
            <w:shd w:val="clear" w:color="auto" w:fill="D9D9D9" w:themeFill="background1" w:themeFillShade="D9"/>
          </w:tcPr>
          <w:p w:rsidR="00AB7E56" w:rsidRPr="00037419" w:rsidRDefault="00AB7E56" w:rsidP="00E040F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AB7E56" w:rsidRPr="0063593B" w:rsidRDefault="00AB7E56" w:rsidP="00E040F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:rsidR="00AB7E56" w:rsidRPr="00E040F6" w:rsidRDefault="00AB7E56" w:rsidP="00E040F6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5C36B8">
              <w:rPr>
                <w:rFonts w:ascii="TH SarabunPSK" w:hAnsi="TH SarabunPSK" w:cs="TH SarabunPSK" w:hint="cs"/>
                <w:cs/>
              </w:rPr>
              <w:t>นำสู่การปฏิบัติ /สังเกตการสอน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:rsidR="00AB7E56" w:rsidRPr="00863D9E" w:rsidRDefault="00AB7E56" w:rsidP="00037419">
            <w:pPr>
              <w:pStyle w:val="a8"/>
              <w:ind w:left="175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BF246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5C36B8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5C36B8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5C36B8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5C36B8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 w:rsidRPr="005C36B8"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</w:p>
          <w:p w:rsidR="00AB7E56" w:rsidRPr="005C36B8" w:rsidRDefault="00AB7E56" w:rsidP="005C36B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5C36B8">
              <w:rPr>
                <w:rFonts w:ascii="TH SarabunPSK" w:hAnsi="TH SarabunPSK" w:cs="TH SarabunPSK" w:hint="cs"/>
                <w:cs/>
              </w:rPr>
              <w:t>กำกับ ติดตาม การใช้กิจกรรม/นวัตกรรม</w:t>
            </w:r>
            <w:r>
              <w:rPr>
                <w:rFonts w:ascii="TH SarabunPSK" w:hAnsi="TH SarabunPSK" w:cs="TH SarabunPSK"/>
                <w:cs/>
              </w:rPr>
              <w:br/>
            </w:r>
            <w:r w:rsidRPr="005C36B8">
              <w:rPr>
                <w:rFonts w:ascii="TH SarabunPSK" w:hAnsi="TH SarabunPSK" w:cs="TH SarabunPSK" w:hint="cs"/>
                <w:cs/>
              </w:rPr>
              <w:t xml:space="preserve">(กระบวนการ </w:t>
            </w:r>
            <w:r w:rsidRPr="005C36B8">
              <w:rPr>
                <w:rFonts w:ascii="TH SarabunPSK" w:hAnsi="TH SarabunPSK" w:cs="TH SarabunPSK"/>
              </w:rPr>
              <w:t>AAR</w:t>
            </w:r>
            <w:r w:rsidRPr="005C36B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rPr>
          <w:trHeight w:val="698"/>
        </w:trPr>
        <w:tc>
          <w:tcPr>
            <w:tcW w:w="1276" w:type="dxa"/>
          </w:tcPr>
          <w:p w:rsidR="00AB7E56" w:rsidRPr="00037419" w:rsidRDefault="00AB7E56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Pr="005C36B8" w:rsidRDefault="00AB7E56" w:rsidP="005C36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5C36B8">
              <w:rPr>
                <w:rFonts w:ascii="TH SarabunPSK" w:hAnsi="TH SarabunPSK" w:cs="TH SarabunPSK" w:hint="cs"/>
                <w:cs/>
              </w:rPr>
              <w:t>พัฒนากิจกรรม/นวัตกรรม</w:t>
            </w:r>
          </w:p>
          <w:p w:rsidR="00AB7E56" w:rsidRDefault="00AB7E56" w:rsidP="00037419">
            <w:pPr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B391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</w:rPr>
              <w:t>Logbook</w:t>
            </w:r>
          </w:p>
          <w:p w:rsidR="00AB7E56" w:rsidRPr="005C36B8" w:rsidRDefault="00AB7E56" w:rsidP="00037419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BF246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F246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Pr="005C36B8" w:rsidRDefault="00AB7E56" w:rsidP="005C36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5C36B8">
              <w:rPr>
                <w:rFonts w:ascii="TH SarabunPSK" w:hAnsi="TH SarabunPSK" w:cs="TH SarabunPSK" w:hint="cs"/>
                <w:cs/>
              </w:rPr>
              <w:t>พัฒนากิจกรรม/นวัตกรรม</w:t>
            </w:r>
          </w:p>
          <w:p w:rsidR="00AB7E56" w:rsidRPr="005C36B8" w:rsidRDefault="00AB7E56" w:rsidP="00BF2468">
            <w:pPr>
              <w:pStyle w:val="a8"/>
              <w:ind w:left="317" w:hanging="284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-</w:t>
            </w:r>
            <w:r w:rsidRPr="00CB3911">
              <w:rPr>
                <w:rFonts w:ascii="TH SarabunPSK" w:hAnsi="TH SarabunPSK" w:cs="TH SarabunPSK"/>
                <w:szCs w:val="32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  <w:szCs w:val="32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863D9E" w:rsidRDefault="00AB7E56" w:rsidP="00AB7E56">
            <w:pPr>
              <w:pStyle w:val="a8"/>
              <w:ind w:left="317"/>
              <w:jc w:val="center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  <w:shd w:val="clear" w:color="auto" w:fill="D9D9D9" w:themeFill="background1" w:themeFillShade="D9"/>
          </w:tcPr>
          <w:p w:rsidR="00AB7E56" w:rsidRPr="00037419" w:rsidRDefault="00AB7E56" w:rsidP="0075048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AB7E56" w:rsidRPr="0063593B" w:rsidRDefault="00AB7E56" w:rsidP="0075048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:rsidR="00AB7E56" w:rsidRPr="00863D9E" w:rsidRDefault="00AB7E56" w:rsidP="00BF2468">
            <w:pPr>
              <w:pStyle w:val="a8"/>
              <w:ind w:left="317" w:hanging="284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นำสู่การปฏิบัติ /สังเกตการสอน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:rsidR="00AB7E56" w:rsidRPr="00863D9E" w:rsidRDefault="00AB7E56" w:rsidP="00771A93">
            <w:pPr>
              <w:pStyle w:val="a8"/>
              <w:ind w:left="317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710B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BF2468">
            <w:pPr>
              <w:pStyle w:val="a8"/>
              <w:ind w:left="317" w:hanging="284"/>
              <w:rPr>
                <w:rFonts w:ascii="TH SarabunPSK" w:hAnsi="TH SarabunPSK" w:cs="TH SarabunPSK"/>
                <w:b/>
                <w:bCs/>
                <w:color w:val="FF0000"/>
                <w:szCs w:val="32"/>
              </w:rPr>
            </w:pPr>
            <w:r w:rsidRPr="001C29BE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ดำเนินงาน </w:t>
            </w:r>
            <w:r w:rsidRPr="001C29BE">
              <w:rPr>
                <w:rFonts w:ascii="TH SarabunPSK" w:hAnsi="TH SarabunPSK" w:cs="TH SarabunPSK"/>
                <w:b/>
                <w:bCs/>
                <w:szCs w:val="32"/>
              </w:rPr>
              <w:t xml:space="preserve">PLC </w:t>
            </w:r>
            <w:r w:rsidRPr="001C29BE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ครั้งที่ </w:t>
            </w:r>
            <w:r w:rsidRPr="001C29BE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6</w:t>
            </w:r>
          </w:p>
          <w:p w:rsidR="00AB7E56" w:rsidRDefault="00AB7E56" w:rsidP="001C29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1C29BE">
              <w:rPr>
                <w:rFonts w:ascii="TH SarabunPSK" w:hAnsi="TH SarabunPSK" w:cs="TH SarabunPSK" w:hint="cs"/>
                <w:cs/>
              </w:rPr>
              <w:t>กำกับ ติดตาม การใช้กิจกรรม/นวัตกรรม</w:t>
            </w:r>
            <w:r>
              <w:rPr>
                <w:rFonts w:ascii="TH SarabunPSK" w:hAnsi="TH SarabunPSK" w:cs="TH SarabunPSK"/>
                <w:cs/>
              </w:rPr>
              <w:br/>
            </w:r>
            <w:r w:rsidRPr="001C29BE">
              <w:rPr>
                <w:rFonts w:ascii="TH SarabunPSK" w:hAnsi="TH SarabunPSK" w:cs="TH SarabunPSK" w:hint="cs"/>
                <w:cs/>
              </w:rPr>
              <w:t xml:space="preserve">(กระบวนการ </w:t>
            </w:r>
            <w:r w:rsidRPr="001C29BE">
              <w:rPr>
                <w:rFonts w:ascii="TH SarabunPSK" w:hAnsi="TH SarabunPSK" w:cs="TH SarabunPSK"/>
              </w:rPr>
              <w:t>AAR</w:t>
            </w:r>
            <w:r w:rsidRPr="001C29BE">
              <w:rPr>
                <w:rFonts w:ascii="TH SarabunPSK" w:hAnsi="TH SarabunPSK" w:cs="TH SarabunPSK"/>
                <w:cs/>
              </w:rPr>
              <w:t>)</w:t>
            </w:r>
          </w:p>
          <w:p w:rsidR="00AB7E56" w:rsidRPr="001C29BE" w:rsidRDefault="00AB7E56" w:rsidP="001C29B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B391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Pr="001C29BE" w:rsidRDefault="00AB7E56" w:rsidP="001C29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1C29BE">
              <w:rPr>
                <w:rFonts w:ascii="TH SarabunPSK" w:hAnsi="TH SarabunPSK" w:cs="TH SarabunPSK" w:hint="cs"/>
                <w:cs/>
              </w:rPr>
              <w:t>พัฒนากิจกรรม/นวัตกรรม</w:t>
            </w:r>
          </w:p>
          <w:p w:rsidR="00AB7E56" w:rsidRPr="001C29BE" w:rsidRDefault="00AB7E56" w:rsidP="00BF2468">
            <w:pPr>
              <w:pStyle w:val="a8"/>
              <w:ind w:left="317" w:hanging="284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-</w:t>
            </w:r>
            <w:r w:rsidRPr="00CB3911">
              <w:rPr>
                <w:rFonts w:ascii="TH SarabunPSK" w:hAnsi="TH SarabunPSK" w:cs="TH SarabunPSK"/>
                <w:szCs w:val="32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  <w:szCs w:val="32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750482">
        <w:tc>
          <w:tcPr>
            <w:tcW w:w="1276" w:type="dxa"/>
            <w:shd w:val="clear" w:color="auto" w:fill="D9D9D9" w:themeFill="background1" w:themeFillShade="D9"/>
          </w:tcPr>
          <w:p w:rsidR="00AB7E56" w:rsidRPr="00037419" w:rsidRDefault="00AB7E56" w:rsidP="0075048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AB7E56" w:rsidRPr="0063593B" w:rsidRDefault="00AB7E56" w:rsidP="0075048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:rsidR="00AB7E56" w:rsidRPr="00750482" w:rsidRDefault="00AB7E56" w:rsidP="00750482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นำสู่การปฏิบัติ /สังเกตการสอน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:rsidR="00AB7E56" w:rsidRPr="00863D9E" w:rsidRDefault="00AB7E56" w:rsidP="00771A93">
            <w:pPr>
              <w:pStyle w:val="a8"/>
              <w:ind w:left="317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</w:p>
        </w:tc>
      </w:tr>
      <w:tr w:rsidR="00AB7E56" w:rsidRPr="00863D9E" w:rsidTr="00A70925">
        <w:tc>
          <w:tcPr>
            <w:tcW w:w="1276" w:type="dxa"/>
            <w:shd w:val="clear" w:color="auto" w:fill="auto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AB7E56" w:rsidRPr="0063593B" w:rsidRDefault="00AB7E56" w:rsidP="0003741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AB7E56" w:rsidRPr="001C29BE" w:rsidRDefault="00AB7E56" w:rsidP="001C29BE">
            <w:pPr>
              <w:pStyle w:val="a8"/>
              <w:ind w:left="317" w:hanging="284"/>
              <w:rPr>
                <w:rFonts w:ascii="TH SarabunPSK" w:hAnsi="TH SarabunPSK" w:cs="TH SarabunPSK"/>
                <w:b/>
                <w:bCs/>
                <w:color w:val="FF0000"/>
                <w:szCs w:val="32"/>
              </w:rPr>
            </w:pPr>
            <w:r w:rsidRPr="001C29BE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ดำเนินงาน </w:t>
            </w:r>
            <w:r w:rsidRPr="001C29BE">
              <w:rPr>
                <w:rFonts w:ascii="TH SarabunPSK" w:hAnsi="TH SarabunPSK" w:cs="TH SarabunPSK"/>
                <w:b/>
                <w:bCs/>
                <w:szCs w:val="32"/>
              </w:rPr>
              <w:t xml:space="preserve">PLC </w:t>
            </w:r>
            <w:r w:rsidRPr="001C29BE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ครั้งที่ </w:t>
            </w:r>
            <w:r w:rsidRPr="001C29BE">
              <w:rPr>
                <w:rFonts w:ascii="TH SarabunPSK" w:hAnsi="TH SarabunPSK" w:cs="TH SarabunPSK"/>
                <w:b/>
                <w:bCs/>
                <w:szCs w:val="32"/>
              </w:rPr>
              <w:t>7</w:t>
            </w:r>
          </w:p>
          <w:p w:rsidR="00AB7E56" w:rsidRPr="001C29BE" w:rsidRDefault="00AB7E56" w:rsidP="001C29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1C29BE">
              <w:rPr>
                <w:rFonts w:ascii="TH SarabunPSK" w:hAnsi="TH SarabunPSK" w:cs="TH SarabunPSK" w:hint="cs"/>
                <w:cs/>
              </w:rPr>
              <w:t>สรุปผลการนำรูปแบบ/วิธีการในการนำไปแก้ปัญหา</w:t>
            </w:r>
          </w:p>
          <w:p w:rsidR="00AB7E56" w:rsidRPr="001C29BE" w:rsidRDefault="00AB7E56" w:rsidP="001C29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1C29BE">
              <w:rPr>
                <w:rFonts w:ascii="TH SarabunPSK" w:hAnsi="TH SarabunPSK" w:cs="TH SarabunPSK" w:hint="cs"/>
                <w:cs/>
              </w:rPr>
              <w:t>อภิปรายผลการแก้ปัญหา เสนอแนะแนวทางในการพัฒนา</w:t>
            </w:r>
          </w:p>
          <w:p w:rsidR="00AB7E56" w:rsidRPr="001C29BE" w:rsidRDefault="00AB7E56" w:rsidP="001C29BE">
            <w:pPr>
              <w:pStyle w:val="a8"/>
              <w:ind w:left="317" w:hanging="284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-</w:t>
            </w:r>
            <w:r w:rsidRPr="00CB3911">
              <w:rPr>
                <w:rFonts w:ascii="TH SarabunPSK" w:hAnsi="TH SarabunPSK" w:cs="TH SarabunPSK"/>
                <w:szCs w:val="32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  <w:szCs w:val="32"/>
              </w:rPr>
              <w:t>Logbook</w:t>
            </w:r>
          </w:p>
        </w:tc>
        <w:tc>
          <w:tcPr>
            <w:tcW w:w="1529" w:type="dxa"/>
            <w:shd w:val="clear" w:color="auto" w:fill="auto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863D9E" w:rsidRDefault="00AB7E56" w:rsidP="00AB7E56">
            <w:pPr>
              <w:pStyle w:val="a8"/>
              <w:ind w:left="317"/>
              <w:jc w:val="center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710B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Pr="001C29BE" w:rsidRDefault="00AB7E56" w:rsidP="001C29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1C29BE">
              <w:rPr>
                <w:rFonts w:ascii="TH SarabunPSK" w:hAnsi="TH SarabunPSK" w:cs="TH SarabunPSK" w:hint="cs"/>
                <w:cs/>
              </w:rPr>
              <w:t xml:space="preserve">สรุปรายงานผลการดำเนินงาน </w:t>
            </w:r>
            <w:r w:rsidRPr="001C29BE">
              <w:rPr>
                <w:rFonts w:ascii="TH SarabunPSK" w:hAnsi="TH SarabunPSK" w:cs="TH SarabunPSK"/>
              </w:rPr>
              <w:t>PLC</w:t>
            </w:r>
          </w:p>
          <w:p w:rsidR="00AB7E56" w:rsidRPr="001C29BE" w:rsidRDefault="00AB7E56" w:rsidP="001C29BE">
            <w:pPr>
              <w:pStyle w:val="a8"/>
              <w:ind w:left="317" w:hanging="284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-</w:t>
            </w:r>
            <w:r w:rsidRPr="00CB3911">
              <w:rPr>
                <w:rFonts w:ascii="TH SarabunPSK" w:hAnsi="TH SarabunPSK" w:cs="TH SarabunPSK"/>
                <w:szCs w:val="32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  <w:szCs w:val="32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710B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1C29BE">
            <w:pPr>
              <w:rPr>
                <w:rFonts w:ascii="TH SarabunPSK" w:hAnsi="TH SarabunPSK" w:cs="TH SarabunPSK"/>
                <w:b/>
                <w:bCs/>
              </w:rPr>
            </w:pPr>
            <w:r w:rsidRPr="00E361FB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E361FB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E361FB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 w:rsidRPr="00E361FB"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</w:p>
          <w:p w:rsidR="00AB7E56" w:rsidRPr="00E361FB" w:rsidRDefault="00AB7E56" w:rsidP="00E361F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E361FB">
              <w:rPr>
                <w:rFonts w:ascii="TH SarabunPSK" w:hAnsi="TH SarabunPSK" w:cs="TH SarabunPSK"/>
              </w:rPr>
              <w:t xml:space="preserve">Show &amp; Share </w:t>
            </w:r>
            <w:r w:rsidRPr="00E361FB">
              <w:rPr>
                <w:rFonts w:ascii="TH SarabunPSK" w:hAnsi="TH SarabunPSK" w:cs="TH SarabunPSK" w:hint="cs"/>
                <w:cs/>
              </w:rPr>
              <w:t>แลกเปลี่ยนเรียนรู้ร่วมกัน</w:t>
            </w:r>
          </w:p>
          <w:p w:rsidR="00AB7E56" w:rsidRPr="00E361FB" w:rsidRDefault="00AB7E56" w:rsidP="00E361FB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76344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C76344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710B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Pr="00182D50" w:rsidRDefault="00AB7E56" w:rsidP="009A0408">
            <w:pPr>
              <w:rPr>
                <w:rFonts w:ascii="TH SarabunPSK" w:hAnsi="TH SarabunPSK" w:cs="TH SarabunPSK"/>
                <w:b/>
                <w:bCs/>
              </w:rPr>
            </w:pPr>
            <w:r w:rsidRPr="00182D50">
              <w:rPr>
                <w:rFonts w:ascii="TH SarabunPSK" w:hAnsi="TH SarabunPSK" w:cs="TH SarabunPSK" w:hint="cs"/>
                <w:b/>
                <w:bCs/>
                <w:cs/>
              </w:rPr>
              <w:t>ดำเนินงาน</w:t>
            </w:r>
            <w:r w:rsidRPr="00182D50">
              <w:rPr>
                <w:rFonts w:ascii="TH SarabunPSK" w:hAnsi="TH SarabunPSK" w:cs="TH SarabunPSK"/>
                <w:b/>
                <w:bCs/>
              </w:rPr>
              <w:t xml:space="preserve"> PLC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ครั้งที่ 9</w:t>
            </w:r>
          </w:p>
          <w:p w:rsidR="00AB7E56" w:rsidRDefault="00AB7E56" w:rsidP="009A040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D5372">
              <w:rPr>
                <w:rFonts w:ascii="TH SarabunPSK" w:hAnsi="TH SarabunPSK" w:cs="TH SarabunPSK" w:hint="cs"/>
                <w:cs/>
              </w:rPr>
              <w:t>ค้นปัญหา/ความต้องการ</w:t>
            </w:r>
          </w:p>
          <w:p w:rsidR="00AB7E56" w:rsidRPr="005C36B8" w:rsidRDefault="00AB7E56" w:rsidP="009A040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710B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9A040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D5372">
              <w:rPr>
                <w:rFonts w:ascii="TH SarabunPSK" w:hAnsi="TH SarabunPSK" w:cs="TH SarabunPSK" w:hint="cs"/>
                <w:cs/>
              </w:rPr>
              <w:t>ค้นปัญหา/ความต้องการ</w:t>
            </w:r>
          </w:p>
          <w:p w:rsidR="00AB7E56" w:rsidRPr="00CD5372" w:rsidRDefault="00AB7E56" w:rsidP="009A040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710B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9A0408">
            <w:pPr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cs/>
              </w:rPr>
              <w:t>-วิเคราะห์ปัญหา / หาสาเหตุ</w:t>
            </w:r>
          </w:p>
          <w:p w:rsidR="00AB7E56" w:rsidRPr="005C36B8" w:rsidRDefault="00AB7E56" w:rsidP="009A0408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710B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9A040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-วิเคราะห์ปัญหา / หาสาเหตุ</w:t>
            </w:r>
          </w:p>
          <w:p w:rsidR="00AB7E56" w:rsidRDefault="00AB7E56" w:rsidP="009A040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  <w:p w:rsidR="00AB7E56" w:rsidRPr="005C36B8" w:rsidRDefault="00AB7E56" w:rsidP="009A0408">
            <w:pPr>
              <w:rPr>
                <w:rFonts w:ascii="TH SarabunPSK" w:hAnsi="TH SarabunPSK" w:cs="TH SarabunPSK"/>
                <w:cs/>
              </w:rPr>
            </w:pPr>
            <w:r w:rsidRPr="00182D50">
              <w:rPr>
                <w:rFonts w:ascii="TH SarabunPSK" w:hAnsi="TH SarabunPSK" w:cs="TH SarabunPSK" w:hint="cs"/>
                <w:b/>
                <w:bCs/>
                <w:cs/>
              </w:rPr>
              <w:t xml:space="preserve">รายงานการดำเนินงาน </w:t>
            </w:r>
            <w:r w:rsidRPr="00182D50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182D50">
              <w:rPr>
                <w:rFonts w:ascii="TH SarabunPSK" w:hAnsi="TH SarabunPSK" w:cs="TH SarabunPSK" w:hint="cs"/>
                <w:b/>
                <w:bCs/>
                <w:cs/>
              </w:rPr>
              <w:t xml:space="preserve">ในโรงเรียน ระยะที่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863D9E" w:rsidRDefault="00AB7E56" w:rsidP="0057499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ลำดับ</w:t>
            </w:r>
            <w:r w:rsidRPr="00863D9E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  <w:r>
              <w:rPr>
                <w:rFonts w:ascii="TH SarabunPSK" w:hAnsi="TH SarabunPSK" w:cs="TH SarabunPSK"/>
                <w:b/>
                <w:b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ชม.</w:t>
            </w:r>
          </w:p>
        </w:tc>
        <w:tc>
          <w:tcPr>
            <w:tcW w:w="2268" w:type="dxa"/>
          </w:tcPr>
          <w:p w:rsidR="00AB7E56" w:rsidRPr="0063593B" w:rsidRDefault="00AB7E56" w:rsidP="0057499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3593B">
              <w:rPr>
                <w:rFonts w:ascii="TH SarabunPSK" w:hAnsi="TH SarabunPSK" w:cs="TH SarabunPSK"/>
                <w:b/>
                <w:bCs/>
                <w:cs/>
              </w:rPr>
              <w:t>วัน เดือน ปี</w:t>
            </w:r>
            <w:r w:rsidRPr="0063593B">
              <w:rPr>
                <w:rFonts w:ascii="TH SarabunPSK" w:hAnsi="TH SarabunPSK" w:cs="TH SarabunPSK"/>
                <w:b/>
                <w:bCs/>
              </w:rPr>
              <w:t>/</w:t>
            </w:r>
            <w:r w:rsidRPr="0063593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</w:tc>
        <w:tc>
          <w:tcPr>
            <w:tcW w:w="5245" w:type="dxa"/>
          </w:tcPr>
          <w:p w:rsidR="00AB7E56" w:rsidRPr="00863D9E" w:rsidRDefault="00AB7E56" w:rsidP="005749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3D9E">
              <w:rPr>
                <w:rFonts w:ascii="TH SarabunPSK" w:hAnsi="TH SarabunPSK" w:cs="TH SarabunPSK" w:hint="cs"/>
                <w:b/>
                <w:bCs/>
                <w:cs/>
              </w:rPr>
              <w:t>การดำเนินงาน</w:t>
            </w:r>
          </w:p>
        </w:tc>
        <w:tc>
          <w:tcPr>
            <w:tcW w:w="1529" w:type="dxa"/>
          </w:tcPr>
          <w:p w:rsidR="00AB7E56" w:rsidRPr="00863D9E" w:rsidRDefault="00AB7E56" w:rsidP="005749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3D9E">
              <w:rPr>
                <w:rFonts w:ascii="TH SarabunPSK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B710B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9A0408">
            <w:pPr>
              <w:rPr>
                <w:rFonts w:ascii="TH SarabunPSK" w:hAnsi="TH SarabunPSK" w:cs="TH SarabunPSK"/>
                <w:b/>
                <w:bCs/>
              </w:rPr>
            </w:pPr>
            <w:r w:rsidRPr="00182D50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182D50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182D50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10</w:t>
            </w:r>
          </w:p>
          <w:p w:rsidR="00AB7E56" w:rsidRDefault="00AB7E56" w:rsidP="00A70925">
            <w:pPr>
              <w:rPr>
                <w:rFonts w:ascii="TH SarabunPSK" w:hAnsi="TH SarabunPSK" w:cs="TH SarabunPSK"/>
                <w:color w:val="FF0000"/>
              </w:rPr>
            </w:pPr>
            <w:r w:rsidRPr="007918E2">
              <w:rPr>
                <w:rFonts w:ascii="TH SarabunPSK" w:hAnsi="TH SarabunPSK" w:cs="TH SarabunPSK" w:hint="cs"/>
                <w:cs/>
              </w:rPr>
              <w:t>-ร่วมกันหาแนวทางในการแก้ปัญหา</w:t>
            </w:r>
          </w:p>
          <w:p w:rsidR="00AB7E56" w:rsidRPr="00182D50" w:rsidRDefault="00AB7E56" w:rsidP="00A70925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6359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A70925">
            <w:pPr>
              <w:rPr>
                <w:b/>
                <w:bCs/>
              </w:rPr>
            </w:pPr>
            <w:r w:rsidRPr="007918E2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7918E2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7918E2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11</w:t>
            </w:r>
          </w:p>
          <w:p w:rsidR="00AB7E56" w:rsidRDefault="00AB7E56" w:rsidP="00A70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7918E2">
              <w:rPr>
                <w:rFonts w:ascii="TH SarabunPSK" w:hAnsi="TH SarabunPSK" w:cs="TH SarabunPSK" w:hint="cs"/>
                <w:cs/>
              </w:rPr>
              <w:t>ออกแบบกิจกรรม / สร้างนวัตกรรม</w:t>
            </w:r>
            <w:r w:rsidRPr="007918E2">
              <w:rPr>
                <w:rFonts w:ascii="TH SarabunPSK" w:hAnsi="TH SarabunPSK" w:cs="TH SarabunPSK"/>
                <w:cs/>
              </w:rPr>
              <w:t>ในการแก้ปัญหา</w:t>
            </w:r>
          </w:p>
          <w:p w:rsidR="00AB7E56" w:rsidRPr="00A70925" w:rsidRDefault="00AB7E56" w:rsidP="00A7092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94BF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A94BF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412AC0" w:rsidRDefault="00AB7E56" w:rsidP="00AB7E56">
            <w:pPr>
              <w:pStyle w:val="a8"/>
              <w:ind w:left="175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9403D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Pr="005C36B8" w:rsidRDefault="00AB7E56" w:rsidP="00A70925">
            <w:pPr>
              <w:rPr>
                <w:rFonts w:ascii="TH SarabunPSK" w:hAnsi="TH SarabunPSK" w:cs="TH SarabunPSK"/>
                <w:b/>
                <w:bCs/>
              </w:rPr>
            </w:pPr>
            <w:r w:rsidRPr="005C36B8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5C36B8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5C36B8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12</w:t>
            </w:r>
          </w:p>
          <w:p w:rsidR="00AB7E56" w:rsidRDefault="00AB7E56" w:rsidP="00A70925">
            <w:pPr>
              <w:rPr>
                <w:rFonts w:ascii="TH SarabunPSK" w:hAnsi="TH SarabunPSK" w:cs="TH SarabunPSK"/>
              </w:rPr>
            </w:pPr>
            <w:r w:rsidRPr="005C36B8">
              <w:rPr>
                <w:rFonts w:ascii="TH SarabunPSK" w:hAnsi="TH SarabunPSK" w:cs="TH SarabunPSK" w:hint="cs"/>
                <w:cs/>
              </w:rPr>
              <w:t>-แลกเปลี่ยนกิจกรรมการแก้ปัญหาและข้อเสนอแนะ</w:t>
            </w:r>
          </w:p>
          <w:p w:rsidR="00AB7E56" w:rsidRPr="00A70925" w:rsidRDefault="00AB7E56" w:rsidP="00A70925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B391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</w:rPr>
              <w:t>Logbook</w:t>
            </w:r>
            <w:bookmarkStart w:id="0" w:name="_GoBack"/>
            <w:bookmarkEnd w:id="0"/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863D9E" w:rsidRDefault="00AB7E56" w:rsidP="00AB7E56">
            <w:pPr>
              <w:pStyle w:val="a8"/>
              <w:ind w:left="317"/>
              <w:jc w:val="center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Pr="0063593B" w:rsidRDefault="00AB7E56" w:rsidP="009403D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9A0408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5C36B8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5C36B8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5C36B8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13</w:t>
            </w:r>
          </w:p>
          <w:p w:rsidR="00AB7E56" w:rsidRPr="005C36B8" w:rsidRDefault="00AB7E56" w:rsidP="009A040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5C36B8">
              <w:rPr>
                <w:rFonts w:ascii="TH SarabunPSK" w:hAnsi="TH SarabunPSK" w:cs="TH SarabunPSK" w:hint="cs"/>
                <w:cs/>
              </w:rPr>
              <w:t>กำกับ ติดตาม การใช้กิจกรรม/นวัตกรรม</w:t>
            </w:r>
            <w:r>
              <w:rPr>
                <w:rFonts w:ascii="TH SarabunPSK" w:hAnsi="TH SarabunPSK" w:cs="TH SarabunPSK"/>
                <w:cs/>
              </w:rPr>
              <w:br/>
            </w:r>
            <w:r w:rsidRPr="005C36B8">
              <w:rPr>
                <w:rFonts w:ascii="TH SarabunPSK" w:hAnsi="TH SarabunPSK" w:cs="TH SarabunPSK" w:hint="cs"/>
                <w:cs/>
              </w:rPr>
              <w:t xml:space="preserve">(กระบวนการ </w:t>
            </w:r>
            <w:r w:rsidRPr="005C36B8">
              <w:rPr>
                <w:rFonts w:ascii="TH SarabunPSK" w:hAnsi="TH SarabunPSK" w:cs="TH SarabunPSK"/>
              </w:rPr>
              <w:t>AAR</w:t>
            </w:r>
            <w:r w:rsidRPr="005C36B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863D9E" w:rsidRDefault="00AB7E56" w:rsidP="00AB7E56">
            <w:pPr>
              <w:pStyle w:val="a8"/>
              <w:ind w:left="317"/>
              <w:jc w:val="center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Pr="00037419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Default="00AB7E56" w:rsidP="009403D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Pr="005C36B8" w:rsidRDefault="00AB7E56" w:rsidP="009A040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5C36B8">
              <w:rPr>
                <w:rFonts w:ascii="TH SarabunPSK" w:hAnsi="TH SarabunPSK" w:cs="TH SarabunPSK" w:hint="cs"/>
                <w:cs/>
              </w:rPr>
              <w:t>พัฒนากิจกรรม/นวัตกรรม</w:t>
            </w:r>
          </w:p>
          <w:p w:rsidR="00AB7E56" w:rsidRPr="005C36B8" w:rsidRDefault="00AB7E56" w:rsidP="009A0408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B3911">
              <w:rPr>
                <w:rFonts w:ascii="TH SarabunPSK" w:hAnsi="TH SarabunPSK" w:cs="TH SarabunPSK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863D9E" w:rsidRDefault="00AB7E56" w:rsidP="00AB7E56">
            <w:pPr>
              <w:pStyle w:val="a8"/>
              <w:ind w:left="317"/>
              <w:jc w:val="center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750482">
        <w:tc>
          <w:tcPr>
            <w:tcW w:w="1276" w:type="dxa"/>
            <w:shd w:val="clear" w:color="auto" w:fill="D9D9D9" w:themeFill="background1" w:themeFillShade="D9"/>
          </w:tcPr>
          <w:p w:rsidR="00AB7E56" w:rsidRDefault="00AB7E56" w:rsidP="00A6288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AB7E56" w:rsidRPr="0063593B" w:rsidRDefault="00AB7E56" w:rsidP="0075048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:rsidR="00AB7E56" w:rsidRPr="00863D9E" w:rsidRDefault="00AB7E56" w:rsidP="009A0408">
            <w:pPr>
              <w:pStyle w:val="a8"/>
              <w:ind w:left="317" w:hanging="284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นำสู่การปฏิบัติ /สังเกตการสอน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:rsidR="00AB7E56" w:rsidRPr="00863D9E" w:rsidRDefault="00AB7E56" w:rsidP="009A0408">
            <w:pPr>
              <w:pStyle w:val="a8"/>
              <w:ind w:left="317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</w:p>
        </w:tc>
      </w:tr>
      <w:tr w:rsidR="00AB7E56" w:rsidRPr="00863D9E" w:rsidTr="00A70925">
        <w:tc>
          <w:tcPr>
            <w:tcW w:w="1276" w:type="dxa"/>
          </w:tcPr>
          <w:p w:rsidR="00AB7E56" w:rsidRDefault="00AB7E56" w:rsidP="00A7092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Default="00AB7E56" w:rsidP="009403D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Pr="001C29BE" w:rsidRDefault="00AB7E56" w:rsidP="00A70925">
            <w:pPr>
              <w:pStyle w:val="a8"/>
              <w:ind w:left="317" w:hanging="284"/>
              <w:rPr>
                <w:rFonts w:ascii="TH SarabunPSK" w:hAnsi="TH SarabunPSK" w:cs="TH SarabunPSK"/>
                <w:b/>
                <w:bCs/>
                <w:color w:val="FF0000"/>
                <w:szCs w:val="32"/>
              </w:rPr>
            </w:pPr>
            <w:r w:rsidRPr="001C29BE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ดำเนินงาน </w:t>
            </w:r>
            <w:r w:rsidRPr="001C29BE">
              <w:rPr>
                <w:rFonts w:ascii="TH SarabunPSK" w:hAnsi="TH SarabunPSK" w:cs="TH SarabunPSK"/>
                <w:b/>
                <w:bCs/>
                <w:szCs w:val="32"/>
              </w:rPr>
              <w:t xml:space="preserve">PLC </w:t>
            </w:r>
            <w:r w:rsidRPr="001C29BE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  <w:b/>
                <w:bCs/>
                <w:szCs w:val="32"/>
              </w:rPr>
              <w:t>14</w:t>
            </w:r>
          </w:p>
          <w:p w:rsidR="00AB7E56" w:rsidRPr="001C29BE" w:rsidRDefault="00AB7E56" w:rsidP="00A70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1C29BE">
              <w:rPr>
                <w:rFonts w:ascii="TH SarabunPSK" w:hAnsi="TH SarabunPSK" w:cs="TH SarabunPSK" w:hint="cs"/>
                <w:cs/>
              </w:rPr>
              <w:t>สรุปผลการนำรูปแบบ/วิธีการในการนำไปแก้ปัญหา</w:t>
            </w:r>
          </w:p>
          <w:p w:rsidR="00AB7E56" w:rsidRPr="001C29BE" w:rsidRDefault="00AB7E56" w:rsidP="00A70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-อภิปรายผลการแก้ปัญหา</w:t>
            </w:r>
            <w:r w:rsidRPr="001C29BE">
              <w:rPr>
                <w:rFonts w:ascii="TH SarabunPSK" w:hAnsi="TH SarabunPSK" w:cs="TH SarabunPSK" w:hint="cs"/>
                <w:cs/>
              </w:rPr>
              <w:t>เสนอแนะแนวทางในการพัฒนา</w:t>
            </w:r>
          </w:p>
          <w:p w:rsidR="00AB7E56" w:rsidRPr="001C29BE" w:rsidRDefault="00AB7E56" w:rsidP="00A70925">
            <w:pPr>
              <w:pStyle w:val="a8"/>
              <w:ind w:left="317" w:hanging="284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-</w:t>
            </w:r>
            <w:r w:rsidRPr="00CB3911">
              <w:rPr>
                <w:rFonts w:ascii="TH SarabunPSK" w:hAnsi="TH SarabunPSK" w:cs="TH SarabunPSK"/>
                <w:szCs w:val="32"/>
                <w:cs/>
              </w:rPr>
              <w:t xml:space="preserve">บันทึกการดำเนินงานใน </w:t>
            </w:r>
            <w:r w:rsidRPr="00CB3911">
              <w:rPr>
                <w:rFonts w:ascii="TH SarabunPSK" w:hAnsi="TH SarabunPSK" w:cs="TH SarabunPSK"/>
                <w:szCs w:val="32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863D9E" w:rsidRDefault="00AB7E56" w:rsidP="00AB7E56">
            <w:pPr>
              <w:pStyle w:val="a8"/>
              <w:ind w:left="317"/>
              <w:jc w:val="center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A70925">
        <w:tc>
          <w:tcPr>
            <w:tcW w:w="1276" w:type="dxa"/>
          </w:tcPr>
          <w:p w:rsidR="00AB7E56" w:rsidRDefault="00AB7E56" w:rsidP="00A7092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AB7E56" w:rsidRDefault="00AB7E56" w:rsidP="009403D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245" w:type="dxa"/>
          </w:tcPr>
          <w:p w:rsidR="00AB7E56" w:rsidRDefault="00AB7E56" w:rsidP="00A70925">
            <w:pPr>
              <w:rPr>
                <w:rFonts w:ascii="TH SarabunPSK" w:hAnsi="TH SarabunPSK" w:cs="TH SarabunPSK"/>
                <w:b/>
                <w:bCs/>
              </w:rPr>
            </w:pPr>
            <w:r w:rsidRPr="00E361FB">
              <w:rPr>
                <w:rFonts w:ascii="TH SarabunPSK" w:hAnsi="TH SarabunPSK" w:cs="TH SarabunPSK"/>
                <w:b/>
                <w:bCs/>
                <w:cs/>
              </w:rPr>
              <w:t xml:space="preserve">ดำเนินงาน </w:t>
            </w:r>
            <w:r w:rsidRPr="00E361FB">
              <w:rPr>
                <w:rFonts w:ascii="TH SarabunPSK" w:hAnsi="TH SarabunPSK" w:cs="TH SarabunPSK"/>
                <w:b/>
                <w:bCs/>
              </w:rPr>
              <w:t xml:space="preserve">PLC </w:t>
            </w:r>
            <w:r w:rsidRPr="00E361FB">
              <w:rPr>
                <w:rFonts w:ascii="TH SarabunPSK" w:hAnsi="TH SarabunPSK" w:cs="TH SarabunPSK"/>
                <w:b/>
                <w:bCs/>
                <w:cs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15</w:t>
            </w:r>
          </w:p>
          <w:p w:rsidR="00AB7E56" w:rsidRPr="00E361FB" w:rsidRDefault="00AB7E56" w:rsidP="00A7092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E361FB">
              <w:rPr>
                <w:rFonts w:ascii="TH SarabunPSK" w:hAnsi="TH SarabunPSK" w:cs="TH SarabunPSK"/>
              </w:rPr>
              <w:t xml:space="preserve">Show &amp; Share </w:t>
            </w:r>
            <w:r w:rsidRPr="00E361FB">
              <w:rPr>
                <w:rFonts w:ascii="TH SarabunPSK" w:hAnsi="TH SarabunPSK" w:cs="TH SarabunPSK" w:hint="cs"/>
                <w:cs/>
              </w:rPr>
              <w:t>แลกเปลี่ยนเรียนรู้ร่วมกัน</w:t>
            </w:r>
          </w:p>
          <w:p w:rsidR="00AB7E56" w:rsidRPr="00A70925" w:rsidRDefault="00AB7E56" w:rsidP="00A70925">
            <w:pPr>
              <w:pStyle w:val="a8"/>
              <w:ind w:left="317" w:hanging="284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76344">
              <w:rPr>
                <w:rFonts w:ascii="TH SarabunPSK" w:hAnsi="TH SarabunPSK" w:cs="TH SarabunPSK"/>
                <w:szCs w:val="32"/>
                <w:cs/>
              </w:rPr>
              <w:t xml:space="preserve">บันทึกการดำเนินงานใน </w:t>
            </w:r>
            <w:r w:rsidRPr="00C76344">
              <w:rPr>
                <w:rFonts w:ascii="TH SarabunPSK" w:hAnsi="TH SarabunPSK" w:cs="TH SarabunPSK"/>
                <w:szCs w:val="32"/>
              </w:rPr>
              <w:t>Logbook</w:t>
            </w:r>
          </w:p>
        </w:tc>
        <w:tc>
          <w:tcPr>
            <w:tcW w:w="1529" w:type="dxa"/>
          </w:tcPr>
          <w:p w:rsidR="00AB7E56" w:rsidRPr="00412AC0" w:rsidRDefault="00AB7E56" w:rsidP="00AB7E5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คณะ </w:t>
            </w:r>
            <w:r w:rsidRPr="00412AC0">
              <w:rPr>
                <w:rFonts w:ascii="TH SarabunPSK" w:hAnsi="TH SarabunPSK" w:cs="TH SarabunPSK"/>
                <w:sz w:val="28"/>
                <w:szCs w:val="28"/>
              </w:rPr>
              <w:t>PLC</w:t>
            </w:r>
          </w:p>
          <w:p w:rsidR="00AB7E56" w:rsidRPr="00863D9E" w:rsidRDefault="00AB7E56" w:rsidP="00AB7E56">
            <w:pPr>
              <w:pStyle w:val="a8"/>
              <w:ind w:left="317"/>
              <w:jc w:val="center"/>
              <w:rPr>
                <w:rFonts w:ascii="TH SarabunPSK" w:hAnsi="TH SarabunPSK" w:cs="TH SarabunPSK"/>
                <w:color w:val="FF0000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Pr="00412AC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AB7E56" w:rsidRPr="00863D9E" w:rsidTr="00750482">
        <w:tc>
          <w:tcPr>
            <w:tcW w:w="10318" w:type="dxa"/>
            <w:gridSpan w:val="4"/>
            <w:shd w:val="clear" w:color="auto" w:fill="D9D9D9" w:themeFill="background1" w:themeFillShade="D9"/>
          </w:tcPr>
          <w:p w:rsidR="00AB7E56" w:rsidRPr="009912B9" w:rsidRDefault="00AB7E56" w:rsidP="00750482">
            <w:pPr>
              <w:pStyle w:val="a8"/>
              <w:ind w:left="317"/>
              <w:jc w:val="center"/>
              <w:rPr>
                <w:rFonts w:ascii="TH SarabunPSK" w:hAnsi="TH SarabunPSK" w:cs="TH SarabunPSK"/>
                <w:b/>
                <w:bCs/>
                <w:color w:val="FF0000"/>
                <w:szCs w:val="32"/>
                <w:cs/>
              </w:rPr>
            </w:pPr>
            <w:r w:rsidRPr="009912B9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 xml:space="preserve">รวม </w:t>
            </w:r>
            <w:r>
              <w:rPr>
                <w:rFonts w:ascii="TH SarabunPSK" w:hAnsi="TH SarabunPSK" w:cs="TH SarabunPSK"/>
                <w:b/>
                <w:bCs/>
                <w:szCs w:val="32"/>
              </w:rPr>
              <w:t>……….</w:t>
            </w:r>
            <w:r w:rsidRPr="009912B9">
              <w:rPr>
                <w:rFonts w:ascii="TH SarabunPSK" w:hAnsi="TH SarabunPSK" w:cs="TH SarabunPSK"/>
                <w:b/>
                <w:bCs/>
                <w:szCs w:val="32"/>
              </w:rPr>
              <w:t xml:space="preserve"> </w:t>
            </w:r>
            <w:r w:rsidRPr="009912B9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ชม.</w:t>
            </w: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 xml:space="preserve"> จำนวน ........</w:t>
            </w:r>
            <w:r w:rsidRPr="009912B9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 xml:space="preserve"> ครั้ง</w:t>
            </w:r>
          </w:p>
        </w:tc>
      </w:tr>
    </w:tbl>
    <w:p w:rsidR="00816AA4" w:rsidRPr="00863D9E" w:rsidRDefault="00816AA4" w:rsidP="00816AA4">
      <w:pPr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</w:pPr>
    </w:p>
    <w:p w:rsidR="00CB3693" w:rsidRPr="00863D9E" w:rsidRDefault="00CB3693" w:rsidP="00552400">
      <w:pPr>
        <w:tabs>
          <w:tab w:val="left" w:pos="990"/>
          <w:tab w:val="left" w:pos="5954"/>
        </w:tabs>
        <w:rPr>
          <w:rFonts w:ascii="TH SarabunPSK" w:hAnsi="TH SarabunPSK" w:cs="TH SarabunPSK"/>
          <w:color w:val="FF0000"/>
        </w:rPr>
      </w:pPr>
    </w:p>
    <w:sectPr w:rsidR="00CB3693" w:rsidRPr="00863D9E" w:rsidSect="00AB7E56">
      <w:pgSz w:w="11907" w:h="16840" w:code="9"/>
      <w:pgMar w:top="426" w:right="141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D42A3"/>
    <w:multiLevelType w:val="singleLevel"/>
    <w:tmpl w:val="4598530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4003399"/>
    <w:multiLevelType w:val="multilevel"/>
    <w:tmpl w:val="4DD4489C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730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2">
    <w:nsid w:val="489E211B"/>
    <w:multiLevelType w:val="singleLevel"/>
    <w:tmpl w:val="84E0242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480"/>
      </w:pPr>
      <w:rPr>
        <w:rFonts w:hint="default"/>
      </w:rPr>
    </w:lvl>
  </w:abstractNum>
  <w:abstractNum w:abstractNumId="3">
    <w:nsid w:val="4DC36938"/>
    <w:multiLevelType w:val="singleLevel"/>
    <w:tmpl w:val="D11808C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FAF35D4"/>
    <w:multiLevelType w:val="multilevel"/>
    <w:tmpl w:val="83222E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5">
    <w:nsid w:val="5281601D"/>
    <w:multiLevelType w:val="multilevel"/>
    <w:tmpl w:val="0D6ADF62"/>
    <w:lvl w:ilvl="0">
      <w:start w:val="1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3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A542375"/>
    <w:multiLevelType w:val="hybridMultilevel"/>
    <w:tmpl w:val="E6AE233E"/>
    <w:lvl w:ilvl="0" w:tplc="3CCCC06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4B0E2C"/>
    <w:multiLevelType w:val="hybridMultilevel"/>
    <w:tmpl w:val="74068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83494B"/>
    <w:multiLevelType w:val="singleLevel"/>
    <w:tmpl w:val="0AF493E2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9">
    <w:nsid w:val="69970637"/>
    <w:multiLevelType w:val="singleLevel"/>
    <w:tmpl w:val="3690A94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0">
    <w:nsid w:val="6B3D477C"/>
    <w:multiLevelType w:val="singleLevel"/>
    <w:tmpl w:val="454AB1C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FA30CC5"/>
    <w:multiLevelType w:val="singleLevel"/>
    <w:tmpl w:val="01CC4C1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FB42547"/>
    <w:multiLevelType w:val="hybridMultilevel"/>
    <w:tmpl w:val="74068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AC225E"/>
    <w:multiLevelType w:val="hybridMultilevel"/>
    <w:tmpl w:val="3BCC7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45FBC"/>
    <w:multiLevelType w:val="hybridMultilevel"/>
    <w:tmpl w:val="E1B21DF6"/>
    <w:lvl w:ilvl="0" w:tplc="4D644880">
      <w:start w:val="1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A90B4D"/>
    <w:multiLevelType w:val="singleLevel"/>
    <w:tmpl w:val="746CB8A2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15"/>
  </w:num>
  <w:num w:numId="5">
    <w:abstractNumId w:val="9"/>
  </w:num>
  <w:num w:numId="6">
    <w:abstractNumId w:val="2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12"/>
  </w:num>
  <w:num w:numId="12">
    <w:abstractNumId w:val="6"/>
  </w:num>
  <w:num w:numId="13">
    <w:abstractNumId w:val="14"/>
  </w:num>
  <w:num w:numId="14">
    <w:abstractNumId w:val="5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FB"/>
    <w:rsid w:val="00002116"/>
    <w:rsid w:val="00002136"/>
    <w:rsid w:val="0001141B"/>
    <w:rsid w:val="00020575"/>
    <w:rsid w:val="0002428E"/>
    <w:rsid w:val="000319EC"/>
    <w:rsid w:val="00037419"/>
    <w:rsid w:val="00041E3A"/>
    <w:rsid w:val="00046162"/>
    <w:rsid w:val="00050EB4"/>
    <w:rsid w:val="00051AC5"/>
    <w:rsid w:val="0005459B"/>
    <w:rsid w:val="00060724"/>
    <w:rsid w:val="000612A0"/>
    <w:rsid w:val="00063944"/>
    <w:rsid w:val="00064466"/>
    <w:rsid w:val="00070073"/>
    <w:rsid w:val="00070A4B"/>
    <w:rsid w:val="00072BDE"/>
    <w:rsid w:val="000950D5"/>
    <w:rsid w:val="000A33AD"/>
    <w:rsid w:val="000A4AE5"/>
    <w:rsid w:val="000B1618"/>
    <w:rsid w:val="000B7039"/>
    <w:rsid w:val="000B7396"/>
    <w:rsid w:val="000D07D2"/>
    <w:rsid w:val="000E6F6A"/>
    <w:rsid w:val="000F5AC0"/>
    <w:rsid w:val="00101267"/>
    <w:rsid w:val="00115D4A"/>
    <w:rsid w:val="00152F5E"/>
    <w:rsid w:val="001824D0"/>
    <w:rsid w:val="00182D50"/>
    <w:rsid w:val="00185692"/>
    <w:rsid w:val="00192DCA"/>
    <w:rsid w:val="001A51EF"/>
    <w:rsid w:val="001B1317"/>
    <w:rsid w:val="001C29BE"/>
    <w:rsid w:val="001C6318"/>
    <w:rsid w:val="001C6726"/>
    <w:rsid w:val="001C6F9C"/>
    <w:rsid w:val="001D2179"/>
    <w:rsid w:val="001E5D58"/>
    <w:rsid w:val="001E750A"/>
    <w:rsid w:val="001F0BDD"/>
    <w:rsid w:val="001F3204"/>
    <w:rsid w:val="001F6DB7"/>
    <w:rsid w:val="00202663"/>
    <w:rsid w:val="00203896"/>
    <w:rsid w:val="0020456E"/>
    <w:rsid w:val="00206B66"/>
    <w:rsid w:val="00214E1D"/>
    <w:rsid w:val="0022583C"/>
    <w:rsid w:val="002416DA"/>
    <w:rsid w:val="002627D8"/>
    <w:rsid w:val="00270A74"/>
    <w:rsid w:val="00272328"/>
    <w:rsid w:val="00274AE8"/>
    <w:rsid w:val="00276D53"/>
    <w:rsid w:val="0028237C"/>
    <w:rsid w:val="002934F5"/>
    <w:rsid w:val="002A374E"/>
    <w:rsid w:val="002C143C"/>
    <w:rsid w:val="002D01D9"/>
    <w:rsid w:val="002F1597"/>
    <w:rsid w:val="00313C39"/>
    <w:rsid w:val="003261C9"/>
    <w:rsid w:val="00326A2F"/>
    <w:rsid w:val="003350A9"/>
    <w:rsid w:val="00354E22"/>
    <w:rsid w:val="00360DF4"/>
    <w:rsid w:val="00361DAB"/>
    <w:rsid w:val="00363215"/>
    <w:rsid w:val="00375475"/>
    <w:rsid w:val="0038264E"/>
    <w:rsid w:val="003945E5"/>
    <w:rsid w:val="00395612"/>
    <w:rsid w:val="003A4BE7"/>
    <w:rsid w:val="003B1C67"/>
    <w:rsid w:val="003C014A"/>
    <w:rsid w:val="003D4369"/>
    <w:rsid w:val="003D4E9C"/>
    <w:rsid w:val="003F3D5E"/>
    <w:rsid w:val="00400602"/>
    <w:rsid w:val="00411213"/>
    <w:rsid w:val="00412AC0"/>
    <w:rsid w:val="004140D6"/>
    <w:rsid w:val="00414C84"/>
    <w:rsid w:val="00416EAD"/>
    <w:rsid w:val="004263A6"/>
    <w:rsid w:val="00434B38"/>
    <w:rsid w:val="004411E0"/>
    <w:rsid w:val="00442948"/>
    <w:rsid w:val="0045499F"/>
    <w:rsid w:val="00466234"/>
    <w:rsid w:val="00467547"/>
    <w:rsid w:val="00482367"/>
    <w:rsid w:val="004B2BCF"/>
    <w:rsid w:val="004B418C"/>
    <w:rsid w:val="004D256C"/>
    <w:rsid w:val="004D3642"/>
    <w:rsid w:val="004D50FF"/>
    <w:rsid w:val="004E03BF"/>
    <w:rsid w:val="004E07BC"/>
    <w:rsid w:val="004E59BD"/>
    <w:rsid w:val="004F7BE2"/>
    <w:rsid w:val="00501866"/>
    <w:rsid w:val="00516ABA"/>
    <w:rsid w:val="0052353B"/>
    <w:rsid w:val="00543765"/>
    <w:rsid w:val="00552400"/>
    <w:rsid w:val="0055249B"/>
    <w:rsid w:val="00556CE8"/>
    <w:rsid w:val="00576F28"/>
    <w:rsid w:val="005813D7"/>
    <w:rsid w:val="0058350D"/>
    <w:rsid w:val="00584482"/>
    <w:rsid w:val="005933A7"/>
    <w:rsid w:val="00595B87"/>
    <w:rsid w:val="005A6FDC"/>
    <w:rsid w:val="005B0100"/>
    <w:rsid w:val="005B54AA"/>
    <w:rsid w:val="005B667E"/>
    <w:rsid w:val="005C20A9"/>
    <w:rsid w:val="005C36B8"/>
    <w:rsid w:val="005D0877"/>
    <w:rsid w:val="005D0FB8"/>
    <w:rsid w:val="005D7F43"/>
    <w:rsid w:val="005E16C4"/>
    <w:rsid w:val="005F3C56"/>
    <w:rsid w:val="005F53E7"/>
    <w:rsid w:val="00612026"/>
    <w:rsid w:val="006133A0"/>
    <w:rsid w:val="00615666"/>
    <w:rsid w:val="00627EC4"/>
    <w:rsid w:val="0063593B"/>
    <w:rsid w:val="00640645"/>
    <w:rsid w:val="0067174D"/>
    <w:rsid w:val="00683D8F"/>
    <w:rsid w:val="00687D68"/>
    <w:rsid w:val="006946C2"/>
    <w:rsid w:val="006B2501"/>
    <w:rsid w:val="006B5A8F"/>
    <w:rsid w:val="006C5882"/>
    <w:rsid w:val="006D576C"/>
    <w:rsid w:val="006F22D5"/>
    <w:rsid w:val="00702A9C"/>
    <w:rsid w:val="007129A4"/>
    <w:rsid w:val="00750482"/>
    <w:rsid w:val="00763D20"/>
    <w:rsid w:val="00771A93"/>
    <w:rsid w:val="0077450E"/>
    <w:rsid w:val="007918E2"/>
    <w:rsid w:val="00794745"/>
    <w:rsid w:val="007A6D60"/>
    <w:rsid w:val="007A7676"/>
    <w:rsid w:val="007B23CD"/>
    <w:rsid w:val="007B37B3"/>
    <w:rsid w:val="007B43B7"/>
    <w:rsid w:val="007C03FE"/>
    <w:rsid w:val="007C624B"/>
    <w:rsid w:val="007E0A6A"/>
    <w:rsid w:val="007E3832"/>
    <w:rsid w:val="007F1827"/>
    <w:rsid w:val="007F3754"/>
    <w:rsid w:val="008065F9"/>
    <w:rsid w:val="008076A9"/>
    <w:rsid w:val="00811B25"/>
    <w:rsid w:val="00813589"/>
    <w:rsid w:val="00816AA4"/>
    <w:rsid w:val="0081755D"/>
    <w:rsid w:val="00826A8A"/>
    <w:rsid w:val="008301A0"/>
    <w:rsid w:val="00831CB4"/>
    <w:rsid w:val="00831CC1"/>
    <w:rsid w:val="0084653E"/>
    <w:rsid w:val="00857E83"/>
    <w:rsid w:val="00863D9E"/>
    <w:rsid w:val="0086458C"/>
    <w:rsid w:val="008756CE"/>
    <w:rsid w:val="008946C3"/>
    <w:rsid w:val="008B31EB"/>
    <w:rsid w:val="008B33EF"/>
    <w:rsid w:val="008B3608"/>
    <w:rsid w:val="008B7F29"/>
    <w:rsid w:val="008C209D"/>
    <w:rsid w:val="008D11E5"/>
    <w:rsid w:val="008D14A8"/>
    <w:rsid w:val="008D584E"/>
    <w:rsid w:val="008D626C"/>
    <w:rsid w:val="008E65F2"/>
    <w:rsid w:val="008F287E"/>
    <w:rsid w:val="00903403"/>
    <w:rsid w:val="009050C7"/>
    <w:rsid w:val="00922CDE"/>
    <w:rsid w:val="00933EA4"/>
    <w:rsid w:val="009403DD"/>
    <w:rsid w:val="00940FEB"/>
    <w:rsid w:val="00941D26"/>
    <w:rsid w:val="00943726"/>
    <w:rsid w:val="00971CEF"/>
    <w:rsid w:val="009912B9"/>
    <w:rsid w:val="009A442D"/>
    <w:rsid w:val="009C01A3"/>
    <w:rsid w:val="009E3687"/>
    <w:rsid w:val="009E3A7B"/>
    <w:rsid w:val="009F06D9"/>
    <w:rsid w:val="009F1FA3"/>
    <w:rsid w:val="00A053F0"/>
    <w:rsid w:val="00A07CDD"/>
    <w:rsid w:val="00A10729"/>
    <w:rsid w:val="00A14CD5"/>
    <w:rsid w:val="00A16EE6"/>
    <w:rsid w:val="00A20205"/>
    <w:rsid w:val="00A42A95"/>
    <w:rsid w:val="00A4486B"/>
    <w:rsid w:val="00A56DBA"/>
    <w:rsid w:val="00A6288A"/>
    <w:rsid w:val="00A70925"/>
    <w:rsid w:val="00A77149"/>
    <w:rsid w:val="00A7782C"/>
    <w:rsid w:val="00A928A9"/>
    <w:rsid w:val="00A92E72"/>
    <w:rsid w:val="00AB4CC0"/>
    <w:rsid w:val="00AB6A55"/>
    <w:rsid w:val="00AB7E56"/>
    <w:rsid w:val="00AC6C22"/>
    <w:rsid w:val="00AD4406"/>
    <w:rsid w:val="00AD4B04"/>
    <w:rsid w:val="00AE0D08"/>
    <w:rsid w:val="00AE2CAA"/>
    <w:rsid w:val="00B16A6C"/>
    <w:rsid w:val="00B2720C"/>
    <w:rsid w:val="00B31606"/>
    <w:rsid w:val="00B52430"/>
    <w:rsid w:val="00B53694"/>
    <w:rsid w:val="00B710B2"/>
    <w:rsid w:val="00B81BF3"/>
    <w:rsid w:val="00BA0337"/>
    <w:rsid w:val="00BA596A"/>
    <w:rsid w:val="00BB07E5"/>
    <w:rsid w:val="00BB164C"/>
    <w:rsid w:val="00BC7ABD"/>
    <w:rsid w:val="00BE035E"/>
    <w:rsid w:val="00BF2468"/>
    <w:rsid w:val="00C04552"/>
    <w:rsid w:val="00C06070"/>
    <w:rsid w:val="00C20761"/>
    <w:rsid w:val="00C2124C"/>
    <w:rsid w:val="00C2380C"/>
    <w:rsid w:val="00C35973"/>
    <w:rsid w:val="00C36E7B"/>
    <w:rsid w:val="00C37A37"/>
    <w:rsid w:val="00C4403D"/>
    <w:rsid w:val="00C60261"/>
    <w:rsid w:val="00C6750A"/>
    <w:rsid w:val="00C67A0C"/>
    <w:rsid w:val="00C8310B"/>
    <w:rsid w:val="00C940B2"/>
    <w:rsid w:val="00C94A55"/>
    <w:rsid w:val="00CB3693"/>
    <w:rsid w:val="00CB40DE"/>
    <w:rsid w:val="00CC1237"/>
    <w:rsid w:val="00CD2387"/>
    <w:rsid w:val="00CD5372"/>
    <w:rsid w:val="00CE598C"/>
    <w:rsid w:val="00CE6851"/>
    <w:rsid w:val="00CF07DE"/>
    <w:rsid w:val="00CF15D0"/>
    <w:rsid w:val="00CF218B"/>
    <w:rsid w:val="00D15151"/>
    <w:rsid w:val="00D17101"/>
    <w:rsid w:val="00D21F2F"/>
    <w:rsid w:val="00D24219"/>
    <w:rsid w:val="00D25ECB"/>
    <w:rsid w:val="00D268C5"/>
    <w:rsid w:val="00D270A2"/>
    <w:rsid w:val="00D42F9D"/>
    <w:rsid w:val="00D500FD"/>
    <w:rsid w:val="00D51C6E"/>
    <w:rsid w:val="00D528B6"/>
    <w:rsid w:val="00D53F38"/>
    <w:rsid w:val="00D64618"/>
    <w:rsid w:val="00D668ED"/>
    <w:rsid w:val="00D744E3"/>
    <w:rsid w:val="00D764FA"/>
    <w:rsid w:val="00D947D6"/>
    <w:rsid w:val="00D95CD4"/>
    <w:rsid w:val="00DA1BFE"/>
    <w:rsid w:val="00DA4A33"/>
    <w:rsid w:val="00DC634F"/>
    <w:rsid w:val="00DD5DB6"/>
    <w:rsid w:val="00DD7C78"/>
    <w:rsid w:val="00DE609E"/>
    <w:rsid w:val="00DF0C07"/>
    <w:rsid w:val="00DF0CBB"/>
    <w:rsid w:val="00DF55FF"/>
    <w:rsid w:val="00E040F6"/>
    <w:rsid w:val="00E074A4"/>
    <w:rsid w:val="00E17C53"/>
    <w:rsid w:val="00E23676"/>
    <w:rsid w:val="00E359B8"/>
    <w:rsid w:val="00E361FB"/>
    <w:rsid w:val="00E40E78"/>
    <w:rsid w:val="00E52F7D"/>
    <w:rsid w:val="00E542F8"/>
    <w:rsid w:val="00E73412"/>
    <w:rsid w:val="00E73EF7"/>
    <w:rsid w:val="00E76B86"/>
    <w:rsid w:val="00EB41E6"/>
    <w:rsid w:val="00EB479A"/>
    <w:rsid w:val="00ED00E1"/>
    <w:rsid w:val="00ED4AB7"/>
    <w:rsid w:val="00EE2378"/>
    <w:rsid w:val="00F04786"/>
    <w:rsid w:val="00F11718"/>
    <w:rsid w:val="00F12369"/>
    <w:rsid w:val="00F15331"/>
    <w:rsid w:val="00F320F8"/>
    <w:rsid w:val="00F36EEE"/>
    <w:rsid w:val="00F41551"/>
    <w:rsid w:val="00F648BB"/>
    <w:rsid w:val="00F64E91"/>
    <w:rsid w:val="00F6647E"/>
    <w:rsid w:val="00F820FB"/>
    <w:rsid w:val="00FB311B"/>
    <w:rsid w:val="00FC0F83"/>
    <w:rsid w:val="00FC228C"/>
    <w:rsid w:val="00FD0EBE"/>
    <w:rsid w:val="00FD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3E7"/>
    <w:rPr>
      <w:rFonts w:ascii="CordiaUPC" w:hAnsi="CordiaUPC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F53E7"/>
    <w:pPr>
      <w:jc w:val="center"/>
    </w:pPr>
    <w:rPr>
      <w:b/>
      <w:bCs/>
    </w:rPr>
  </w:style>
  <w:style w:type="paragraph" w:styleId="a4">
    <w:name w:val="Subtitle"/>
    <w:basedOn w:val="a"/>
    <w:qFormat/>
    <w:rsid w:val="005F53E7"/>
    <w:rPr>
      <w:b/>
      <w:bCs/>
    </w:rPr>
  </w:style>
  <w:style w:type="table" w:styleId="a5">
    <w:name w:val="Table Grid"/>
    <w:basedOn w:val="a1"/>
    <w:uiPriority w:val="59"/>
    <w:rsid w:val="00020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2353B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rsid w:val="0052353B"/>
    <w:rPr>
      <w:rFonts w:ascii="Tahoma" w:hAnsi="Tahoma"/>
      <w:sz w:val="16"/>
    </w:rPr>
  </w:style>
  <w:style w:type="paragraph" w:styleId="a8">
    <w:name w:val="List Paragraph"/>
    <w:basedOn w:val="a"/>
    <w:uiPriority w:val="34"/>
    <w:qFormat/>
    <w:rsid w:val="008B360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3E7"/>
    <w:rPr>
      <w:rFonts w:ascii="CordiaUPC" w:hAnsi="CordiaUPC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F53E7"/>
    <w:pPr>
      <w:jc w:val="center"/>
    </w:pPr>
    <w:rPr>
      <w:b/>
      <w:bCs/>
    </w:rPr>
  </w:style>
  <w:style w:type="paragraph" w:styleId="a4">
    <w:name w:val="Subtitle"/>
    <w:basedOn w:val="a"/>
    <w:qFormat/>
    <w:rsid w:val="005F53E7"/>
    <w:rPr>
      <w:b/>
      <w:bCs/>
    </w:rPr>
  </w:style>
  <w:style w:type="table" w:styleId="a5">
    <w:name w:val="Table Grid"/>
    <w:basedOn w:val="a1"/>
    <w:uiPriority w:val="59"/>
    <w:rsid w:val="00020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2353B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rsid w:val="0052353B"/>
    <w:rPr>
      <w:rFonts w:ascii="Tahoma" w:hAnsi="Tahoma"/>
      <w:sz w:val="16"/>
    </w:rPr>
  </w:style>
  <w:style w:type="paragraph" w:styleId="a8">
    <w:name w:val="List Paragraph"/>
    <w:basedOn w:val="a"/>
    <w:uiPriority w:val="34"/>
    <w:qFormat/>
    <w:rsid w:val="008B360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610;&#3633;&#3609;&#3607;&#3638;&#3585;&#3586;&#3657;&#3629;&#3588;&#3623;&#3634;&#3617;\&#3610;&#3633;&#3609;&#3607;&#3638;&#3585;&#3586;&#3657;&#3629;&#3588;&#3623;&#3634;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4F6E7-F098-4364-959E-5AC068D10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บันทึกข้อควา1</Template>
  <TotalTime>3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บันทึกข้อความ</vt:lpstr>
      <vt:lpstr>บันทึกข้อความ</vt:lpstr>
      <vt:lpstr>บันทึกข้อความ</vt:lpstr>
    </vt:vector>
  </TitlesOfParts>
  <Company>User-PC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watnaboon</dc:creator>
  <cp:lastModifiedBy>User</cp:lastModifiedBy>
  <cp:revision>5</cp:revision>
  <cp:lastPrinted>2017-09-21T08:28:00Z</cp:lastPrinted>
  <dcterms:created xsi:type="dcterms:W3CDTF">2018-07-20T02:56:00Z</dcterms:created>
  <dcterms:modified xsi:type="dcterms:W3CDTF">2019-05-07T14:38:00Z</dcterms:modified>
</cp:coreProperties>
</file>